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2C7891" w14:textId="77777777" w:rsidR="006621E3" w:rsidRDefault="006621E3" w:rsidP="006621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NEWEMAN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81A0A80" w14:textId="77777777" w:rsidR="006621E3" w:rsidRDefault="006621E3" w:rsidP="006621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Bergh </w:t>
      </w:r>
      <w:proofErr w:type="spellStart"/>
      <w:r>
        <w:rPr>
          <w:rFonts w:ascii="Times New Roman" w:hAnsi="Times New Roman" w:cs="Times New Roman"/>
        </w:rPr>
        <w:t>Apton</w:t>
      </w:r>
      <w:proofErr w:type="spellEnd"/>
      <w:r>
        <w:rPr>
          <w:rFonts w:ascii="Times New Roman" w:hAnsi="Times New Roman" w:cs="Times New Roman"/>
        </w:rPr>
        <w:t>, Norfolk.</w:t>
      </w:r>
    </w:p>
    <w:p w14:paraId="6A119056" w14:textId="77777777" w:rsidR="006621E3" w:rsidRDefault="006621E3" w:rsidP="006621E3">
      <w:pPr>
        <w:rPr>
          <w:rFonts w:ascii="Times New Roman" w:hAnsi="Times New Roman" w:cs="Times New Roman"/>
        </w:rPr>
      </w:pPr>
    </w:p>
    <w:p w14:paraId="3EDB2A27" w14:textId="77777777" w:rsidR="006621E3" w:rsidRDefault="006621E3" w:rsidP="006621E3">
      <w:pPr>
        <w:rPr>
          <w:rFonts w:ascii="Times New Roman" w:hAnsi="Times New Roman" w:cs="Times New Roman"/>
        </w:rPr>
      </w:pPr>
    </w:p>
    <w:p w14:paraId="78ECFE1F" w14:textId="77777777" w:rsidR="006621E3" w:rsidRDefault="006621E3" w:rsidP="006621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and 12 others made a plaint of trespass and contempt against Sir Terry </w:t>
      </w:r>
    </w:p>
    <w:p w14:paraId="36DDD0F1" w14:textId="77777777" w:rsidR="006621E3" w:rsidRDefault="006621E3" w:rsidP="006621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Robsart</w:t>
      </w:r>
      <w:proofErr w:type="spellEnd"/>
      <w:r>
        <w:rPr>
          <w:rFonts w:ascii="Times New Roman" w:hAnsi="Times New Roman" w:cs="Times New Roman"/>
        </w:rPr>
        <w:t xml:space="preserve"> of Norwich(q.v.).</w:t>
      </w:r>
    </w:p>
    <w:p w14:paraId="76A573C1" w14:textId="77777777" w:rsidR="006621E3" w:rsidRDefault="006621E3" w:rsidP="006621E3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38207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456BAE2" w14:textId="77777777" w:rsidR="006621E3" w:rsidRDefault="006621E3" w:rsidP="006621E3">
      <w:pPr>
        <w:rPr>
          <w:rFonts w:ascii="Times New Roman" w:hAnsi="Times New Roman" w:cs="Times New Roman"/>
        </w:rPr>
      </w:pPr>
    </w:p>
    <w:p w14:paraId="4E4C4F09" w14:textId="77777777" w:rsidR="006621E3" w:rsidRDefault="006621E3" w:rsidP="006621E3">
      <w:pPr>
        <w:rPr>
          <w:rFonts w:ascii="Times New Roman" w:hAnsi="Times New Roman" w:cs="Times New Roman"/>
        </w:rPr>
      </w:pPr>
    </w:p>
    <w:p w14:paraId="6080EB6D" w14:textId="77777777" w:rsidR="006621E3" w:rsidRDefault="006621E3" w:rsidP="006621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July 2018</w:t>
      </w:r>
    </w:p>
    <w:p w14:paraId="3A440B93" w14:textId="77777777" w:rsidR="006B2F86" w:rsidRPr="00E71FC3" w:rsidRDefault="006621E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62E960" w14:textId="77777777" w:rsidR="006621E3" w:rsidRDefault="006621E3" w:rsidP="00E71FC3">
      <w:r>
        <w:separator/>
      </w:r>
    </w:p>
  </w:endnote>
  <w:endnote w:type="continuationSeparator" w:id="0">
    <w:p w14:paraId="44828306" w14:textId="77777777" w:rsidR="006621E3" w:rsidRDefault="006621E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D8942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7CDAC5" w14:textId="77777777" w:rsidR="006621E3" w:rsidRDefault="006621E3" w:rsidP="00E71FC3">
      <w:r>
        <w:separator/>
      </w:r>
    </w:p>
  </w:footnote>
  <w:footnote w:type="continuationSeparator" w:id="0">
    <w:p w14:paraId="129C318A" w14:textId="77777777" w:rsidR="006621E3" w:rsidRDefault="006621E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1E3"/>
    <w:rsid w:val="001A7C09"/>
    <w:rsid w:val="00577BD5"/>
    <w:rsid w:val="00656CBA"/>
    <w:rsid w:val="006621E3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8530B"/>
  <w15:chartTrackingRefBased/>
  <w15:docId w15:val="{A06BDB6F-2F45-49DD-94C6-F39BF599C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621E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621E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2018-08-13T21:27:00Z</dcterms:created>
  <dcterms:modified xsi:type="dcterms:W3CDTF">2018-08-13T21:28:00Z</dcterms:modified>
</cp:coreProperties>
</file>